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91B89">
        <w:rPr>
          <w:rFonts w:cs="Arial"/>
          <w:b/>
          <w:caps/>
          <w:sz w:val="28"/>
          <w:szCs w:val="28"/>
        </w:rPr>
        <w:t>1312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459A5" w:rsidP="00F746F6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Prefeito, </w:t>
            </w:r>
            <w:r w:rsidR="009068C3">
              <w:rPr>
                <w:rFonts w:cs="Arial"/>
                <w:sz w:val="20"/>
                <w:szCs w:val="20"/>
              </w:rPr>
              <w:t xml:space="preserve">solicitando a manutenção e limpeza </w:t>
            </w:r>
            <w:r w:rsidR="00D16567">
              <w:rPr>
                <w:rFonts w:cs="Arial"/>
                <w:sz w:val="20"/>
                <w:szCs w:val="20"/>
              </w:rPr>
              <w:t>na quadra poliesportiva e na academia ao ar livre do Parque Imperial, localizadas na Avenida Nurimar Fazzolari de Freitas, defronte do nº 119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C40118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F67581">
        <w:rPr>
          <w:rFonts w:cs="Arial"/>
        </w:rPr>
        <w:t xml:space="preserve">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584E86">
        <w:rPr>
          <w:rFonts w:cs="Arial"/>
        </w:rPr>
        <w:t xml:space="preserve">à </w:t>
      </w:r>
      <w:r w:rsidR="00067424" w:rsidRPr="00067424">
        <w:rPr>
          <w:rFonts w:cs="Arial"/>
        </w:rPr>
        <w:t>manutenção e limpeza na quadra poliesportiva e na academia ao ar livre do Parque Imperial, localizadas na Avenida Nurimar Fazzolari de Freitas, defr</w:t>
      </w:r>
      <w:bookmarkStart w:id="0" w:name="_GoBack"/>
      <w:bookmarkEnd w:id="0"/>
      <w:r w:rsidR="00067424" w:rsidRPr="00067424">
        <w:rPr>
          <w:rFonts w:cs="Arial"/>
        </w:rPr>
        <w:t>onte do nº 119</w:t>
      </w:r>
      <w:r w:rsidR="00584E86">
        <w:rPr>
          <w:rFonts w:cs="Arial"/>
        </w:rPr>
        <w:t>.</w:t>
      </w:r>
    </w:p>
    <w:p w:rsidR="000A25A9" w:rsidRDefault="006B51F5" w:rsidP="007165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 </w:t>
      </w:r>
      <w:r w:rsidRPr="006B51F5">
        <w:rPr>
          <w:rFonts w:cs="Arial"/>
        </w:rPr>
        <w:t>pedido se faz necessário</w:t>
      </w:r>
      <w:r w:rsidR="00D8524B">
        <w:rPr>
          <w:rFonts w:cs="Arial"/>
        </w:rPr>
        <w:t xml:space="preserve"> </w:t>
      </w:r>
      <w:r w:rsidR="00D8524B" w:rsidRPr="00D8524B">
        <w:rPr>
          <w:rFonts w:cs="Arial"/>
        </w:rPr>
        <w:t>a</w:t>
      </w:r>
      <w:r w:rsidR="00D8524B">
        <w:rPr>
          <w:rFonts w:cs="Arial"/>
        </w:rPr>
        <w:t xml:space="preserve"> </w:t>
      </w:r>
      <w:r w:rsidR="00D8524B" w:rsidRPr="00D8524B">
        <w:rPr>
          <w:rFonts w:cs="Arial"/>
        </w:rPr>
        <w:t>fim de oferecermos uma estrutura adequada para os usuários, priorizando o bem-estar da população que tem por costume fazer uso d</w:t>
      </w:r>
      <w:r w:rsidR="000A25A9">
        <w:rPr>
          <w:rFonts w:cs="Arial"/>
        </w:rPr>
        <w:t xml:space="preserve">o referido </w:t>
      </w:r>
      <w:r w:rsidR="00D8524B" w:rsidRPr="00D8524B">
        <w:rPr>
          <w:rFonts w:cs="Arial"/>
        </w:rPr>
        <w:t>espaço em momentos cotidiano</w:t>
      </w:r>
      <w:r w:rsidR="00D8524B">
        <w:rPr>
          <w:rFonts w:cs="Arial"/>
        </w:rPr>
        <w:t>s</w:t>
      </w:r>
      <w:r w:rsidR="00D8524B" w:rsidRPr="00D8524B">
        <w:rPr>
          <w:rFonts w:cs="Arial"/>
        </w:rPr>
        <w:t xml:space="preserve"> e de lazer</w:t>
      </w:r>
      <w:r w:rsidR="000A25A9">
        <w:rPr>
          <w:rFonts w:cs="Arial"/>
        </w:rPr>
        <w:t>.</w:t>
      </w:r>
    </w:p>
    <w:p w:rsidR="006B51F5" w:rsidRDefault="000A25A9" w:rsidP="007165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Salientamos que </w:t>
      </w:r>
      <w:r w:rsidR="00D8524B" w:rsidRPr="00D8524B">
        <w:rPr>
          <w:rFonts w:cs="Arial"/>
        </w:rPr>
        <w:t>a quadra</w:t>
      </w:r>
      <w:r w:rsidR="002D4F9D">
        <w:rPr>
          <w:rFonts w:cs="Arial"/>
        </w:rPr>
        <w:t xml:space="preserve"> </w:t>
      </w:r>
      <w:r w:rsidR="002D4F9D" w:rsidRPr="00067424">
        <w:rPr>
          <w:rFonts w:cs="Arial"/>
        </w:rPr>
        <w:t>poliesportiva</w:t>
      </w:r>
      <w:r>
        <w:rPr>
          <w:rFonts w:cs="Arial"/>
        </w:rPr>
        <w:t>,</w:t>
      </w:r>
      <w:r w:rsidR="00D8524B" w:rsidRPr="00D8524B">
        <w:rPr>
          <w:rFonts w:cs="Arial"/>
        </w:rPr>
        <w:t xml:space="preserve"> juntamente com os equipamentos, encontra-se em estado crítico em razão do vandalismo</w:t>
      </w:r>
      <w:r w:rsidR="002D4F9D">
        <w:rPr>
          <w:rFonts w:cs="Arial"/>
        </w:rPr>
        <w:t xml:space="preserve"> e</w:t>
      </w:r>
      <w:r w:rsidR="00D8524B" w:rsidRPr="00D8524B">
        <w:rPr>
          <w:rFonts w:cs="Arial"/>
        </w:rPr>
        <w:t xml:space="preserve"> </w:t>
      </w:r>
      <w:r w:rsidR="0012456A">
        <w:rPr>
          <w:rFonts w:cs="Arial"/>
        </w:rPr>
        <w:t xml:space="preserve">do </w:t>
      </w:r>
      <w:r w:rsidR="00D8524B" w:rsidRPr="00D8524B">
        <w:rPr>
          <w:rFonts w:cs="Arial"/>
        </w:rPr>
        <w:t>mato alto, causando diversos transtornos aos frequentadores advindos da ausência d</w:t>
      </w:r>
      <w:r w:rsidR="0079662D">
        <w:rPr>
          <w:rFonts w:cs="Arial"/>
        </w:rPr>
        <w:t>as</w:t>
      </w:r>
      <w:r w:rsidR="00D8524B" w:rsidRPr="00D8524B">
        <w:rPr>
          <w:rFonts w:cs="Arial"/>
        </w:rPr>
        <w:t xml:space="preserve"> </w:t>
      </w:r>
      <w:r w:rsidR="00A01972">
        <w:rPr>
          <w:rFonts w:cs="Arial"/>
        </w:rPr>
        <w:t xml:space="preserve">necessárias </w:t>
      </w:r>
      <w:r w:rsidR="00D8524B" w:rsidRPr="00D8524B">
        <w:rPr>
          <w:rFonts w:cs="Arial"/>
        </w:rPr>
        <w:t>providências</w:t>
      </w:r>
      <w:r w:rsidR="006B51F5">
        <w:rPr>
          <w:rFonts w:cs="Arial"/>
        </w:rPr>
        <w:t>.</w:t>
      </w:r>
    </w:p>
    <w:p w:rsidR="003322F9" w:rsidRDefault="003322F9" w:rsidP="007165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B2A18">
        <w:rPr>
          <w:rFonts w:cs="Arial"/>
        </w:rPr>
        <w:t>1</w:t>
      </w:r>
      <w:r w:rsidR="00B87848">
        <w:rPr>
          <w:rFonts w:cs="Arial"/>
        </w:rPr>
        <w:t>2</w:t>
      </w:r>
      <w:r w:rsidR="00CB2A18">
        <w:rPr>
          <w:rFonts w:cs="Arial"/>
        </w:rPr>
        <w:t xml:space="preserve"> de </w:t>
      </w:r>
      <w:r w:rsidR="00B87848">
        <w:rPr>
          <w:rFonts w:cs="Arial"/>
        </w:rPr>
        <w:t>maio</w:t>
      </w:r>
      <w:r w:rsidR="00CB2A18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306A" w:rsidRPr="00D63C26" w:rsidRDefault="009E306A" w:rsidP="009E306A">
      <w:pPr>
        <w:jc w:val="center"/>
        <w:rPr>
          <w:rFonts w:eastAsia="Calibri" w:cs="Arial"/>
          <w:b/>
          <w:lang w:eastAsia="en-US"/>
        </w:rPr>
      </w:pPr>
      <w:r w:rsidRPr="00D63C26">
        <w:rPr>
          <w:rFonts w:eastAsia="Calibri" w:cs="Arial"/>
          <w:b/>
          <w:lang w:eastAsia="en-US"/>
        </w:rPr>
        <w:t>ABNER DE MADUREIRA</w:t>
      </w:r>
    </w:p>
    <w:p w:rsidR="00A3567B" w:rsidRDefault="009E306A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D63C26">
        <w:rPr>
          <w:rFonts w:eastAsia="Calibri" w:cs="Arial"/>
          <w:lang w:eastAsia="en-US"/>
        </w:rPr>
        <w:t xml:space="preserve">Vereador </w:t>
      </w:r>
      <w:r w:rsidR="000E7633">
        <w:rPr>
          <w:rFonts w:eastAsia="Calibri" w:cs="Arial"/>
          <w:lang w:eastAsia="en-US"/>
        </w:rPr>
        <w:t>–</w:t>
      </w:r>
      <w:r w:rsidRPr="00D63C26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SDB</w:t>
      </w:r>
    </w:p>
    <w:p w:rsidR="000E7633" w:rsidRDefault="000E7633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9B7EA5" w:rsidRDefault="009B7EA5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0E7633" w:rsidRDefault="000E7633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9B7EA5" w:rsidRDefault="009B7EA5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2F2A1F" w:rsidRDefault="00AE2187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20838BF0">
            <wp:extent cx="6027420" cy="314706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14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2A98" w:rsidRDefault="00C92A98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2F2A1F" w:rsidRDefault="002F2A1F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2F2A1F" w:rsidRDefault="00AE2187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5C7A2F2">
            <wp:extent cx="6027420" cy="31318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13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406D" w:rsidRDefault="00A5406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A5406D" w:rsidRDefault="000515D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1F178C3E">
            <wp:extent cx="6027420" cy="3383280"/>
            <wp:effectExtent l="0" t="0" r="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2A98" w:rsidRDefault="00C92A98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A5406D" w:rsidRDefault="00A5406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</w:p>
    <w:p w:rsidR="00A5406D" w:rsidRPr="00ED4D34" w:rsidRDefault="000515DD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1F32D5F">
            <wp:extent cx="6027420" cy="3383280"/>
            <wp:effectExtent l="0" t="0" r="0" b="762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5406D" w:rsidRPr="00ED4D34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898" w:rsidRDefault="002E6898">
      <w:r>
        <w:separator/>
      </w:r>
    </w:p>
  </w:endnote>
  <w:endnote w:type="continuationSeparator" w:id="0">
    <w:p w:rsidR="002E6898" w:rsidRDefault="002E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898" w:rsidRDefault="002E6898">
      <w:r>
        <w:separator/>
      </w:r>
    </w:p>
  </w:footnote>
  <w:footnote w:type="continuationSeparator" w:id="0">
    <w:p w:rsidR="002E6898" w:rsidRDefault="002E6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9785C">
      <w:rPr>
        <w:rFonts w:cs="Arial"/>
        <w:b/>
        <w:sz w:val="20"/>
        <w:szCs w:val="20"/>
        <w:u w:val="single"/>
      </w:rPr>
      <w:t>1312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596465">
      <w:rPr>
        <w:rFonts w:cs="Arial"/>
        <w:b/>
        <w:sz w:val="20"/>
        <w:szCs w:val="20"/>
        <w:u w:val="single"/>
      </w:rPr>
      <w:t>Abner de Madureira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9169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91698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3B26"/>
    <w:rsid w:val="00045D0E"/>
    <w:rsid w:val="00047EFF"/>
    <w:rsid w:val="000515DD"/>
    <w:rsid w:val="00056288"/>
    <w:rsid w:val="00067424"/>
    <w:rsid w:val="00073E6C"/>
    <w:rsid w:val="000866C7"/>
    <w:rsid w:val="00086F0A"/>
    <w:rsid w:val="00091698"/>
    <w:rsid w:val="000921C3"/>
    <w:rsid w:val="00094490"/>
    <w:rsid w:val="000958D5"/>
    <w:rsid w:val="00097CAE"/>
    <w:rsid w:val="000A25A9"/>
    <w:rsid w:val="000A2B12"/>
    <w:rsid w:val="000A2C07"/>
    <w:rsid w:val="000C3122"/>
    <w:rsid w:val="000D5B1B"/>
    <w:rsid w:val="000D7152"/>
    <w:rsid w:val="000E3BE0"/>
    <w:rsid w:val="000E7633"/>
    <w:rsid w:val="000F5814"/>
    <w:rsid w:val="000F6251"/>
    <w:rsid w:val="00103135"/>
    <w:rsid w:val="00106091"/>
    <w:rsid w:val="0011135B"/>
    <w:rsid w:val="0012456A"/>
    <w:rsid w:val="0013701C"/>
    <w:rsid w:val="0014591F"/>
    <w:rsid w:val="00150EE2"/>
    <w:rsid w:val="001564C9"/>
    <w:rsid w:val="001614EC"/>
    <w:rsid w:val="00172E81"/>
    <w:rsid w:val="00173355"/>
    <w:rsid w:val="00174232"/>
    <w:rsid w:val="0018069A"/>
    <w:rsid w:val="00181CD2"/>
    <w:rsid w:val="001840AD"/>
    <w:rsid w:val="001911FF"/>
    <w:rsid w:val="001A09F2"/>
    <w:rsid w:val="001B0773"/>
    <w:rsid w:val="001C098A"/>
    <w:rsid w:val="001C3E9C"/>
    <w:rsid w:val="001C7A18"/>
    <w:rsid w:val="001E01CA"/>
    <w:rsid w:val="001F13C3"/>
    <w:rsid w:val="001F33CF"/>
    <w:rsid w:val="00204A6A"/>
    <w:rsid w:val="00204ED7"/>
    <w:rsid w:val="00206C93"/>
    <w:rsid w:val="00212E2C"/>
    <w:rsid w:val="00230859"/>
    <w:rsid w:val="00231E06"/>
    <w:rsid w:val="0023605B"/>
    <w:rsid w:val="002460CA"/>
    <w:rsid w:val="00253C82"/>
    <w:rsid w:val="00270AC7"/>
    <w:rsid w:val="002913E2"/>
    <w:rsid w:val="0029179A"/>
    <w:rsid w:val="002A0655"/>
    <w:rsid w:val="002A63FE"/>
    <w:rsid w:val="002A7434"/>
    <w:rsid w:val="002B363B"/>
    <w:rsid w:val="002B3998"/>
    <w:rsid w:val="002B40CA"/>
    <w:rsid w:val="002C4B2B"/>
    <w:rsid w:val="002C5C70"/>
    <w:rsid w:val="002D24ED"/>
    <w:rsid w:val="002D3D9E"/>
    <w:rsid w:val="002D4F9D"/>
    <w:rsid w:val="002E12C0"/>
    <w:rsid w:val="002E434B"/>
    <w:rsid w:val="002E6898"/>
    <w:rsid w:val="002F02DB"/>
    <w:rsid w:val="002F2A1F"/>
    <w:rsid w:val="0030168E"/>
    <w:rsid w:val="003060CD"/>
    <w:rsid w:val="00317C1A"/>
    <w:rsid w:val="003234E1"/>
    <w:rsid w:val="00323F0F"/>
    <w:rsid w:val="003243E8"/>
    <w:rsid w:val="003272A9"/>
    <w:rsid w:val="003322F9"/>
    <w:rsid w:val="00346E9F"/>
    <w:rsid w:val="00347D5E"/>
    <w:rsid w:val="003638CC"/>
    <w:rsid w:val="00370276"/>
    <w:rsid w:val="003770FF"/>
    <w:rsid w:val="00381797"/>
    <w:rsid w:val="0038442C"/>
    <w:rsid w:val="003848C4"/>
    <w:rsid w:val="00385370"/>
    <w:rsid w:val="00397FF3"/>
    <w:rsid w:val="003A1AD8"/>
    <w:rsid w:val="003A77BE"/>
    <w:rsid w:val="003B0528"/>
    <w:rsid w:val="003D018A"/>
    <w:rsid w:val="003E188F"/>
    <w:rsid w:val="003E2535"/>
    <w:rsid w:val="00405AE4"/>
    <w:rsid w:val="00412795"/>
    <w:rsid w:val="0043369C"/>
    <w:rsid w:val="00435B72"/>
    <w:rsid w:val="0043610D"/>
    <w:rsid w:val="004468D2"/>
    <w:rsid w:val="00451BDA"/>
    <w:rsid w:val="00452673"/>
    <w:rsid w:val="0046044A"/>
    <w:rsid w:val="0047376B"/>
    <w:rsid w:val="00484A85"/>
    <w:rsid w:val="00487D64"/>
    <w:rsid w:val="00493115"/>
    <w:rsid w:val="0049423C"/>
    <w:rsid w:val="004B69C5"/>
    <w:rsid w:val="004C0E4F"/>
    <w:rsid w:val="004C0F6B"/>
    <w:rsid w:val="004C2C30"/>
    <w:rsid w:val="004C4A65"/>
    <w:rsid w:val="004C6832"/>
    <w:rsid w:val="004C6C78"/>
    <w:rsid w:val="004D32C5"/>
    <w:rsid w:val="004D3A9D"/>
    <w:rsid w:val="004E06ED"/>
    <w:rsid w:val="004E314A"/>
    <w:rsid w:val="004E46DA"/>
    <w:rsid w:val="004E60A1"/>
    <w:rsid w:val="004E7242"/>
    <w:rsid w:val="004F39E9"/>
    <w:rsid w:val="004F6484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4669"/>
    <w:rsid w:val="00533862"/>
    <w:rsid w:val="00540B1F"/>
    <w:rsid w:val="00564368"/>
    <w:rsid w:val="00564775"/>
    <w:rsid w:val="00570D8A"/>
    <w:rsid w:val="005736A2"/>
    <w:rsid w:val="0058109A"/>
    <w:rsid w:val="005846A3"/>
    <w:rsid w:val="00584E86"/>
    <w:rsid w:val="005868AE"/>
    <w:rsid w:val="0059363C"/>
    <w:rsid w:val="005937EC"/>
    <w:rsid w:val="00596465"/>
    <w:rsid w:val="005965BD"/>
    <w:rsid w:val="005A01D0"/>
    <w:rsid w:val="005A03FA"/>
    <w:rsid w:val="005A2B48"/>
    <w:rsid w:val="005A2D4F"/>
    <w:rsid w:val="005B3D21"/>
    <w:rsid w:val="005C3938"/>
    <w:rsid w:val="005D093A"/>
    <w:rsid w:val="005D5519"/>
    <w:rsid w:val="005D58C4"/>
    <w:rsid w:val="005D5A5B"/>
    <w:rsid w:val="005D702D"/>
    <w:rsid w:val="005E138D"/>
    <w:rsid w:val="005F3FA7"/>
    <w:rsid w:val="006041AC"/>
    <w:rsid w:val="0061599A"/>
    <w:rsid w:val="00624472"/>
    <w:rsid w:val="0062576D"/>
    <w:rsid w:val="00630874"/>
    <w:rsid w:val="006342A9"/>
    <w:rsid w:val="006426AE"/>
    <w:rsid w:val="00646550"/>
    <w:rsid w:val="00651B00"/>
    <w:rsid w:val="00651D9D"/>
    <w:rsid w:val="0066682B"/>
    <w:rsid w:val="006716CD"/>
    <w:rsid w:val="00674860"/>
    <w:rsid w:val="00674F7D"/>
    <w:rsid w:val="00681021"/>
    <w:rsid w:val="00682E6E"/>
    <w:rsid w:val="00683CB8"/>
    <w:rsid w:val="00690D1E"/>
    <w:rsid w:val="00691975"/>
    <w:rsid w:val="00691CF5"/>
    <w:rsid w:val="0069312F"/>
    <w:rsid w:val="00697BB0"/>
    <w:rsid w:val="006A370D"/>
    <w:rsid w:val="006B0B8E"/>
    <w:rsid w:val="006B51F5"/>
    <w:rsid w:val="006C18A7"/>
    <w:rsid w:val="006C59BC"/>
    <w:rsid w:val="006C5E1D"/>
    <w:rsid w:val="006D6F7D"/>
    <w:rsid w:val="006E6581"/>
    <w:rsid w:val="006E7E66"/>
    <w:rsid w:val="006F200F"/>
    <w:rsid w:val="006F21EE"/>
    <w:rsid w:val="006F4E64"/>
    <w:rsid w:val="006F7B0A"/>
    <w:rsid w:val="00707901"/>
    <w:rsid w:val="007138E0"/>
    <w:rsid w:val="00715F74"/>
    <w:rsid w:val="0071653C"/>
    <w:rsid w:val="00725205"/>
    <w:rsid w:val="00725E66"/>
    <w:rsid w:val="007274B8"/>
    <w:rsid w:val="00727CDB"/>
    <w:rsid w:val="0073062F"/>
    <w:rsid w:val="00730BE1"/>
    <w:rsid w:val="0073407F"/>
    <w:rsid w:val="00760B49"/>
    <w:rsid w:val="00765ECD"/>
    <w:rsid w:val="00770D1F"/>
    <w:rsid w:val="00770F33"/>
    <w:rsid w:val="00775A1B"/>
    <w:rsid w:val="00775C0C"/>
    <w:rsid w:val="007838DC"/>
    <w:rsid w:val="00790509"/>
    <w:rsid w:val="00790911"/>
    <w:rsid w:val="00792087"/>
    <w:rsid w:val="0079662D"/>
    <w:rsid w:val="007D08CF"/>
    <w:rsid w:val="007D39FD"/>
    <w:rsid w:val="007E02AD"/>
    <w:rsid w:val="007E3F69"/>
    <w:rsid w:val="007F75CA"/>
    <w:rsid w:val="008017EA"/>
    <w:rsid w:val="0080197E"/>
    <w:rsid w:val="00804F23"/>
    <w:rsid w:val="0080555F"/>
    <w:rsid w:val="00810024"/>
    <w:rsid w:val="0081105D"/>
    <w:rsid w:val="00820C13"/>
    <w:rsid w:val="00833E7C"/>
    <w:rsid w:val="00833EDE"/>
    <w:rsid w:val="00840A48"/>
    <w:rsid w:val="008474F2"/>
    <w:rsid w:val="00863A26"/>
    <w:rsid w:val="00870972"/>
    <w:rsid w:val="00876EFD"/>
    <w:rsid w:val="00877B35"/>
    <w:rsid w:val="00877E50"/>
    <w:rsid w:val="00881A74"/>
    <w:rsid w:val="008909A4"/>
    <w:rsid w:val="008A0BA0"/>
    <w:rsid w:val="008A0EB2"/>
    <w:rsid w:val="008A7326"/>
    <w:rsid w:val="008B4774"/>
    <w:rsid w:val="008C0D68"/>
    <w:rsid w:val="008C33AB"/>
    <w:rsid w:val="008C72B7"/>
    <w:rsid w:val="008F1E6B"/>
    <w:rsid w:val="008F7625"/>
    <w:rsid w:val="00902ECD"/>
    <w:rsid w:val="009068C3"/>
    <w:rsid w:val="00922964"/>
    <w:rsid w:val="00944DA5"/>
    <w:rsid w:val="009456ED"/>
    <w:rsid w:val="009579A2"/>
    <w:rsid w:val="00962070"/>
    <w:rsid w:val="009747F8"/>
    <w:rsid w:val="009768E6"/>
    <w:rsid w:val="00992502"/>
    <w:rsid w:val="009A2ABD"/>
    <w:rsid w:val="009A6FC5"/>
    <w:rsid w:val="009B207E"/>
    <w:rsid w:val="009B32F8"/>
    <w:rsid w:val="009B7EA5"/>
    <w:rsid w:val="009C0A2D"/>
    <w:rsid w:val="009C6F58"/>
    <w:rsid w:val="009C722D"/>
    <w:rsid w:val="009D0F6E"/>
    <w:rsid w:val="009D50D4"/>
    <w:rsid w:val="009D512F"/>
    <w:rsid w:val="009E1F05"/>
    <w:rsid w:val="009E2101"/>
    <w:rsid w:val="009E306A"/>
    <w:rsid w:val="009E6B3F"/>
    <w:rsid w:val="00A01972"/>
    <w:rsid w:val="00A0463C"/>
    <w:rsid w:val="00A0655B"/>
    <w:rsid w:val="00A11F34"/>
    <w:rsid w:val="00A13387"/>
    <w:rsid w:val="00A15D0B"/>
    <w:rsid w:val="00A21A8C"/>
    <w:rsid w:val="00A27BBB"/>
    <w:rsid w:val="00A349F1"/>
    <w:rsid w:val="00A3567B"/>
    <w:rsid w:val="00A41CDF"/>
    <w:rsid w:val="00A46034"/>
    <w:rsid w:val="00A46B01"/>
    <w:rsid w:val="00A5406D"/>
    <w:rsid w:val="00A74511"/>
    <w:rsid w:val="00A74D7D"/>
    <w:rsid w:val="00A753E8"/>
    <w:rsid w:val="00A814C8"/>
    <w:rsid w:val="00A844CE"/>
    <w:rsid w:val="00A92922"/>
    <w:rsid w:val="00A92CB9"/>
    <w:rsid w:val="00AA6FC7"/>
    <w:rsid w:val="00AC24F9"/>
    <w:rsid w:val="00AC712C"/>
    <w:rsid w:val="00AD3733"/>
    <w:rsid w:val="00AD6B47"/>
    <w:rsid w:val="00AE0711"/>
    <w:rsid w:val="00AE2187"/>
    <w:rsid w:val="00AE447C"/>
    <w:rsid w:val="00AF4B90"/>
    <w:rsid w:val="00B06B4B"/>
    <w:rsid w:val="00B10E9F"/>
    <w:rsid w:val="00B210CD"/>
    <w:rsid w:val="00B217B8"/>
    <w:rsid w:val="00B30EF9"/>
    <w:rsid w:val="00B34959"/>
    <w:rsid w:val="00B36FD3"/>
    <w:rsid w:val="00B5265F"/>
    <w:rsid w:val="00B57E0F"/>
    <w:rsid w:val="00B67EB4"/>
    <w:rsid w:val="00B71CFA"/>
    <w:rsid w:val="00B72EEE"/>
    <w:rsid w:val="00B75CEF"/>
    <w:rsid w:val="00B8293E"/>
    <w:rsid w:val="00B87848"/>
    <w:rsid w:val="00B958E2"/>
    <w:rsid w:val="00B9785C"/>
    <w:rsid w:val="00BA1565"/>
    <w:rsid w:val="00BB1A6F"/>
    <w:rsid w:val="00BB3F3E"/>
    <w:rsid w:val="00BB7BC3"/>
    <w:rsid w:val="00BC123C"/>
    <w:rsid w:val="00BC44DF"/>
    <w:rsid w:val="00BC58F1"/>
    <w:rsid w:val="00BD1F36"/>
    <w:rsid w:val="00BD34B9"/>
    <w:rsid w:val="00BD3C47"/>
    <w:rsid w:val="00BE1B39"/>
    <w:rsid w:val="00BF791A"/>
    <w:rsid w:val="00C06926"/>
    <w:rsid w:val="00C06BEA"/>
    <w:rsid w:val="00C076A8"/>
    <w:rsid w:val="00C10DC3"/>
    <w:rsid w:val="00C15545"/>
    <w:rsid w:val="00C36E68"/>
    <w:rsid w:val="00C379C9"/>
    <w:rsid w:val="00C40118"/>
    <w:rsid w:val="00C42806"/>
    <w:rsid w:val="00C44D39"/>
    <w:rsid w:val="00C45509"/>
    <w:rsid w:val="00C618F0"/>
    <w:rsid w:val="00C7080A"/>
    <w:rsid w:val="00C7096C"/>
    <w:rsid w:val="00C76263"/>
    <w:rsid w:val="00C8497A"/>
    <w:rsid w:val="00C87211"/>
    <w:rsid w:val="00C92A98"/>
    <w:rsid w:val="00C94949"/>
    <w:rsid w:val="00CA759E"/>
    <w:rsid w:val="00CB2A18"/>
    <w:rsid w:val="00CB2BAB"/>
    <w:rsid w:val="00CB45A8"/>
    <w:rsid w:val="00CD06BD"/>
    <w:rsid w:val="00CD3876"/>
    <w:rsid w:val="00CD447B"/>
    <w:rsid w:val="00CE0738"/>
    <w:rsid w:val="00CE750E"/>
    <w:rsid w:val="00CF31DE"/>
    <w:rsid w:val="00CF3E0B"/>
    <w:rsid w:val="00CF7AF7"/>
    <w:rsid w:val="00D02CDE"/>
    <w:rsid w:val="00D043FA"/>
    <w:rsid w:val="00D06B59"/>
    <w:rsid w:val="00D14EB1"/>
    <w:rsid w:val="00D16567"/>
    <w:rsid w:val="00D16CA1"/>
    <w:rsid w:val="00D2072E"/>
    <w:rsid w:val="00D233C7"/>
    <w:rsid w:val="00D32265"/>
    <w:rsid w:val="00D459A5"/>
    <w:rsid w:val="00D507D5"/>
    <w:rsid w:val="00D51CE3"/>
    <w:rsid w:val="00D5430F"/>
    <w:rsid w:val="00D564F1"/>
    <w:rsid w:val="00D627F3"/>
    <w:rsid w:val="00D64A2A"/>
    <w:rsid w:val="00D66B3F"/>
    <w:rsid w:val="00D704F0"/>
    <w:rsid w:val="00D8365B"/>
    <w:rsid w:val="00D8524B"/>
    <w:rsid w:val="00D90CF2"/>
    <w:rsid w:val="00DB23E5"/>
    <w:rsid w:val="00DB48F6"/>
    <w:rsid w:val="00DC0132"/>
    <w:rsid w:val="00DC5ECD"/>
    <w:rsid w:val="00DD024E"/>
    <w:rsid w:val="00DD5C1F"/>
    <w:rsid w:val="00DD7D6D"/>
    <w:rsid w:val="00DE50DD"/>
    <w:rsid w:val="00DF2BA3"/>
    <w:rsid w:val="00E0249F"/>
    <w:rsid w:val="00E061C6"/>
    <w:rsid w:val="00E06755"/>
    <w:rsid w:val="00E07978"/>
    <w:rsid w:val="00E10670"/>
    <w:rsid w:val="00E11F92"/>
    <w:rsid w:val="00E14F37"/>
    <w:rsid w:val="00E21B52"/>
    <w:rsid w:val="00E231D8"/>
    <w:rsid w:val="00E271E1"/>
    <w:rsid w:val="00E3022D"/>
    <w:rsid w:val="00E51448"/>
    <w:rsid w:val="00E618E4"/>
    <w:rsid w:val="00E648AE"/>
    <w:rsid w:val="00E66CFD"/>
    <w:rsid w:val="00E721EC"/>
    <w:rsid w:val="00E7311B"/>
    <w:rsid w:val="00E7547E"/>
    <w:rsid w:val="00E7789A"/>
    <w:rsid w:val="00E83EE3"/>
    <w:rsid w:val="00E86C30"/>
    <w:rsid w:val="00E90791"/>
    <w:rsid w:val="00E90C30"/>
    <w:rsid w:val="00E95AD8"/>
    <w:rsid w:val="00EB04D6"/>
    <w:rsid w:val="00ED0429"/>
    <w:rsid w:val="00ED2065"/>
    <w:rsid w:val="00ED4D34"/>
    <w:rsid w:val="00EE3D6F"/>
    <w:rsid w:val="00F16DED"/>
    <w:rsid w:val="00F16F74"/>
    <w:rsid w:val="00F22FC9"/>
    <w:rsid w:val="00F245BA"/>
    <w:rsid w:val="00F2501F"/>
    <w:rsid w:val="00F27895"/>
    <w:rsid w:val="00F420E5"/>
    <w:rsid w:val="00F46942"/>
    <w:rsid w:val="00F5150F"/>
    <w:rsid w:val="00F51D1A"/>
    <w:rsid w:val="00F52FC3"/>
    <w:rsid w:val="00F65C85"/>
    <w:rsid w:val="00F67581"/>
    <w:rsid w:val="00F73DA3"/>
    <w:rsid w:val="00F746F6"/>
    <w:rsid w:val="00F84EC1"/>
    <w:rsid w:val="00F91B89"/>
    <w:rsid w:val="00F95E9E"/>
    <w:rsid w:val="00F97CB4"/>
    <w:rsid w:val="00FA282F"/>
    <w:rsid w:val="00FA3CFC"/>
    <w:rsid w:val="00FB00FA"/>
    <w:rsid w:val="00FB64EE"/>
    <w:rsid w:val="00FC1C13"/>
    <w:rsid w:val="00FD0AD6"/>
    <w:rsid w:val="00FD5337"/>
    <w:rsid w:val="00FE1DAA"/>
    <w:rsid w:val="00FE28F8"/>
    <w:rsid w:val="00FE3B6B"/>
    <w:rsid w:val="00FE47CA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ED207-D672-4859-9411-7A38453A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21</TotalTime>
  <Pages>3</Pages>
  <Words>168</Words>
  <Characters>954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36</cp:revision>
  <cp:lastPrinted>2020-03-16T12:28:00Z</cp:lastPrinted>
  <dcterms:created xsi:type="dcterms:W3CDTF">2021-05-11T13:27:00Z</dcterms:created>
  <dcterms:modified xsi:type="dcterms:W3CDTF">2021-05-11T14:16:00Z</dcterms:modified>
</cp:coreProperties>
</file>